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0C0" w:rsidRPr="001B1006" w:rsidRDefault="008810C0" w:rsidP="009D5222">
      <w:pPr>
        <w:rPr>
          <w:b/>
        </w:rPr>
      </w:pPr>
      <w:r>
        <w:rPr>
          <w:noProof/>
          <w:lang w:eastAsia="tr-TR"/>
        </w:rPr>
        <w:pict>
          <v:rect id="_x0000_s1026" style="position:absolute;margin-left:406.15pt;margin-top:-35.6pt;width:42pt;height:27.75pt;z-index:251658240">
            <v:textbox>
              <w:txbxContent>
                <w:p w:rsidR="008810C0" w:rsidRDefault="008810C0">
                  <w:r>
                    <w:t xml:space="preserve">B  </w:t>
                  </w:r>
                </w:p>
              </w:txbxContent>
            </v:textbox>
          </v:rect>
        </w:pict>
      </w:r>
      <w:r>
        <w:rPr>
          <w:b/>
        </w:rPr>
        <w:t>1</w:t>
      </w:r>
      <w:r w:rsidRPr="001B1006">
        <w:rPr>
          <w:b/>
        </w:rPr>
        <w:t xml:space="preserve">) ‘’Fazla </w:t>
      </w:r>
      <w:r w:rsidRPr="001B1006">
        <w:rPr>
          <w:b/>
          <w:u w:val="single"/>
        </w:rPr>
        <w:t>şişmanlık</w:t>
      </w:r>
      <w:r w:rsidRPr="001B1006">
        <w:rPr>
          <w:b/>
        </w:rPr>
        <w:t>,hastalık belirtisi olabilir.’’Cümlesinde altı çizili sözcüğün yerine zıt anlamlısı getirildiğindeaşağıdaki cümlelerden hangisi oluşur ?</w:t>
      </w:r>
      <w:r>
        <w:rPr>
          <w:b/>
        </w:rPr>
        <w:t xml:space="preserve">  </w:t>
      </w:r>
      <w:r w:rsidRPr="001B1006">
        <w:t>( 5 puan)</w:t>
      </w:r>
    </w:p>
    <w:p w:rsidR="008810C0" w:rsidRPr="001B1006" w:rsidRDefault="008810C0" w:rsidP="009D5222">
      <w:r>
        <w:t>A)   Fazla kilo,hastalık belirtisi olur.               B)   Fazla  ağırlık,hastalık belirtisi olabilir.</w:t>
      </w:r>
    </w:p>
    <w:p w:rsidR="008810C0" w:rsidRDefault="008810C0" w:rsidP="009D5222">
      <w:r>
        <w:t>C)   Fazla zayıflık,hastalık belirtisi olabilir.    D) Fazla incelik,hastalık belirtisi olabilir.</w:t>
      </w:r>
    </w:p>
    <w:p w:rsidR="008810C0" w:rsidRPr="001B1006" w:rsidRDefault="008810C0" w:rsidP="009D5222">
      <w:pPr>
        <w:rPr>
          <w:b/>
        </w:rPr>
      </w:pPr>
      <w:r>
        <w:rPr>
          <w:b/>
        </w:rPr>
        <w:t>2</w:t>
      </w:r>
      <w:r w:rsidRPr="001B1006">
        <w:rPr>
          <w:b/>
        </w:rPr>
        <w:t>) Aşağıdaki cümlelerin hangisinde soru anlamı vardır ? (5 puan)</w:t>
      </w:r>
    </w:p>
    <w:p w:rsidR="008810C0" w:rsidRDefault="008810C0" w:rsidP="009D5222">
      <w:pPr>
        <w:tabs>
          <w:tab w:val="left" w:pos="4215"/>
        </w:tabs>
      </w:pPr>
      <w:r>
        <w:t>A) Okuyup  okumadığını bilmiyorum</w:t>
      </w:r>
      <w:r>
        <w:tab/>
        <w:t>B) İstesen de  istemesen de yazacaksın</w:t>
      </w:r>
    </w:p>
    <w:p w:rsidR="008810C0" w:rsidRDefault="008810C0" w:rsidP="009D5222">
      <w:pPr>
        <w:tabs>
          <w:tab w:val="left" w:pos="4215"/>
        </w:tabs>
      </w:pPr>
      <w:r>
        <w:t xml:space="preserve"> C) Parasını verip vermediğini bilmiyorum           D) Gazeteyi ben de okuyabilir  miyim          </w:t>
      </w:r>
    </w:p>
    <w:p w:rsidR="008810C0" w:rsidRPr="001B1006" w:rsidRDefault="008810C0" w:rsidP="009D5222">
      <w:pPr>
        <w:rPr>
          <w:b/>
        </w:rPr>
      </w:pPr>
      <w:r>
        <w:rPr>
          <w:b/>
        </w:rPr>
        <w:t>3</w:t>
      </w:r>
      <w:r w:rsidRPr="001B1006">
        <w:rPr>
          <w:b/>
        </w:rPr>
        <w:t>)Hangi cümlede yazım yanlışı vardır?(  5 puan)</w:t>
      </w:r>
    </w:p>
    <w:p w:rsidR="008810C0" w:rsidRDefault="008810C0" w:rsidP="009D5222">
      <w:r>
        <w:t>A)  Sen ne yaptınki  onu kızdırdın ?                  B) Halbuki geleceğimi  biliiyordu.</w:t>
      </w:r>
    </w:p>
    <w:p w:rsidR="008810C0" w:rsidRDefault="008810C0" w:rsidP="009D5222">
      <w:r>
        <w:t>C)  Öyle bir koştu  ki, rüzgar gibi !                     D) Market açıldı mı ki  gidelim ?</w:t>
      </w:r>
    </w:p>
    <w:p w:rsidR="008810C0" w:rsidRPr="00C127E5" w:rsidRDefault="008810C0" w:rsidP="009D5222">
      <w:pPr>
        <w:spacing w:after="0"/>
        <w:rPr>
          <w:rFonts w:ascii="Verdana" w:hAnsi="Verdana"/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Pr="00C127E5">
        <w:rPr>
          <w:b/>
          <w:sz w:val="20"/>
          <w:szCs w:val="20"/>
        </w:rPr>
        <w:t>)</w:t>
      </w:r>
      <w:r w:rsidRPr="00C127E5">
        <w:rPr>
          <w:rFonts w:ascii="Verdana" w:hAnsi="Verdana"/>
          <w:b/>
          <w:sz w:val="20"/>
          <w:szCs w:val="20"/>
        </w:rPr>
        <w:t xml:space="preserve"> Aşağıdakilerden hangisi nesnel bir cümledir? ( 5 PUAN)</w:t>
      </w:r>
    </w:p>
    <w:p w:rsidR="008810C0" w:rsidRPr="00C127E5" w:rsidRDefault="008810C0" w:rsidP="009D5222">
      <w:pPr>
        <w:pStyle w:val="ListParagraph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Bana göre her şey yanlış.</w:t>
      </w:r>
    </w:p>
    <w:p w:rsidR="008810C0" w:rsidRPr="00C127E5" w:rsidRDefault="008810C0" w:rsidP="009D5222">
      <w:pPr>
        <w:pStyle w:val="ListParagraph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Televizyon izlemek faydalıdır.</w:t>
      </w:r>
    </w:p>
    <w:p w:rsidR="008810C0" w:rsidRPr="00C127E5" w:rsidRDefault="008810C0" w:rsidP="009D5222">
      <w:pPr>
        <w:pStyle w:val="ListParagraph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Kitap iki bölümden oluşuyordu.</w:t>
      </w:r>
    </w:p>
    <w:p w:rsidR="008810C0" w:rsidRPr="00C127E5" w:rsidRDefault="008810C0" w:rsidP="009D5222">
      <w:pPr>
        <w:pStyle w:val="ListParagraph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Köy hayatı insana huzur verir</w:t>
      </w:r>
    </w:p>
    <w:p w:rsidR="008810C0" w:rsidRPr="00C127E5" w:rsidRDefault="008810C0" w:rsidP="009D5222">
      <w:pPr>
        <w:spacing w:after="0"/>
        <w:rPr>
          <w:sz w:val="20"/>
          <w:szCs w:val="20"/>
        </w:rPr>
      </w:pPr>
    </w:p>
    <w:p w:rsidR="008810C0" w:rsidRPr="00C127E5" w:rsidRDefault="008810C0" w:rsidP="009D5222">
      <w:pPr>
        <w:spacing w:after="0"/>
        <w:rPr>
          <w:rFonts w:ascii="Verdana" w:hAnsi="Verdana"/>
          <w:sz w:val="20"/>
          <w:szCs w:val="20"/>
        </w:rPr>
      </w:pPr>
      <w:r>
        <w:t>5</w:t>
      </w:r>
      <w:r w:rsidRPr="00C127E5">
        <w:rPr>
          <w:sz w:val="20"/>
          <w:szCs w:val="20"/>
        </w:rPr>
        <w:t>)</w:t>
      </w:r>
      <w:r w:rsidRPr="00C127E5">
        <w:rPr>
          <w:rFonts w:ascii="Verdana" w:hAnsi="Verdana"/>
          <w:sz w:val="20"/>
          <w:szCs w:val="20"/>
        </w:rPr>
        <w:t xml:space="preserve">      1- Dede Korkut</w:t>
      </w:r>
    </w:p>
    <w:p w:rsidR="008810C0" w:rsidRPr="00C127E5" w:rsidRDefault="008810C0" w:rsidP="009D5222">
      <w:pPr>
        <w:pStyle w:val="ListParagraph"/>
        <w:spacing w:after="0"/>
        <w:ind w:left="708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2- yazılı Türk</w:t>
      </w:r>
    </w:p>
    <w:p w:rsidR="008810C0" w:rsidRPr="00C127E5" w:rsidRDefault="008810C0" w:rsidP="009D5222">
      <w:pPr>
        <w:pStyle w:val="ListParagraph"/>
        <w:spacing w:after="0"/>
        <w:ind w:left="708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3- Hikayeleridir.</w:t>
      </w:r>
    </w:p>
    <w:p w:rsidR="008810C0" w:rsidRPr="00C127E5" w:rsidRDefault="008810C0" w:rsidP="009D5222">
      <w:pPr>
        <w:pStyle w:val="ListParagraph"/>
        <w:spacing w:after="0"/>
        <w:ind w:left="708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4- hikayelerinin en eski</w:t>
      </w:r>
    </w:p>
    <w:p w:rsidR="008810C0" w:rsidRPr="00C127E5" w:rsidRDefault="008810C0" w:rsidP="009D5222">
      <w:pPr>
        <w:pStyle w:val="ListParagraph"/>
        <w:spacing w:after="0"/>
        <w:ind w:left="708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5- örnekleri</w:t>
      </w:r>
    </w:p>
    <w:p w:rsidR="008810C0" w:rsidRPr="00C127E5" w:rsidRDefault="008810C0" w:rsidP="009D5222">
      <w:pPr>
        <w:spacing w:after="0"/>
        <w:rPr>
          <w:rFonts w:ascii="Verdana" w:hAnsi="Verdana"/>
          <w:b/>
          <w:sz w:val="20"/>
          <w:szCs w:val="20"/>
        </w:rPr>
      </w:pPr>
      <w:r w:rsidRPr="00C127E5">
        <w:rPr>
          <w:rFonts w:ascii="Verdana" w:hAnsi="Verdana"/>
          <w:b/>
          <w:sz w:val="20"/>
          <w:szCs w:val="20"/>
        </w:rPr>
        <w:tab/>
        <w:t>Numaralandırılmış sözcükler anlamlı ve kurallı bir cümle oluşturulduğunda sıralama nasıl olur?</w:t>
      </w:r>
      <w:r>
        <w:rPr>
          <w:rFonts w:ascii="Verdana" w:hAnsi="Verdana"/>
          <w:b/>
          <w:sz w:val="20"/>
          <w:szCs w:val="20"/>
        </w:rPr>
        <w:t xml:space="preserve"> (5 puan)</w:t>
      </w:r>
    </w:p>
    <w:p w:rsidR="008810C0" w:rsidRPr="00C127E5" w:rsidRDefault="008810C0" w:rsidP="009D5222">
      <w:p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A) 2-4-5-1-3</w:t>
      </w:r>
      <w:r w:rsidRPr="00C127E5">
        <w:rPr>
          <w:rFonts w:ascii="Verdana" w:hAnsi="Verdana"/>
          <w:sz w:val="20"/>
          <w:szCs w:val="20"/>
        </w:rPr>
        <w:tab/>
        <w:t xml:space="preserve">      </w:t>
      </w:r>
      <w:r w:rsidRPr="00C127E5">
        <w:rPr>
          <w:rFonts w:ascii="Verdana" w:hAnsi="Verdana"/>
          <w:sz w:val="20"/>
          <w:szCs w:val="20"/>
        </w:rPr>
        <w:tab/>
        <w:t>B) 2-4-1-5-3</w:t>
      </w:r>
      <w:r>
        <w:rPr>
          <w:rFonts w:ascii="Verdana" w:hAnsi="Verdana"/>
          <w:sz w:val="20"/>
          <w:szCs w:val="20"/>
        </w:rPr>
        <w:t xml:space="preserve">         </w:t>
      </w:r>
      <w:r w:rsidRPr="00C127E5">
        <w:rPr>
          <w:rFonts w:ascii="Verdana" w:hAnsi="Verdana"/>
          <w:sz w:val="20"/>
          <w:szCs w:val="20"/>
        </w:rPr>
        <w:t>C) 1-4-2-3-5</w:t>
      </w:r>
      <w:r w:rsidRPr="00C127E5">
        <w:rPr>
          <w:rFonts w:ascii="Verdana" w:hAnsi="Verdana"/>
          <w:sz w:val="20"/>
          <w:szCs w:val="20"/>
        </w:rPr>
        <w:tab/>
      </w:r>
      <w:r w:rsidRPr="00C127E5">
        <w:rPr>
          <w:rFonts w:ascii="Verdana" w:hAnsi="Verdana"/>
          <w:sz w:val="20"/>
          <w:szCs w:val="20"/>
        </w:rPr>
        <w:tab/>
        <w:t>D) 4-5-2-1-3</w:t>
      </w:r>
    </w:p>
    <w:p w:rsidR="008810C0" w:rsidRDefault="008810C0" w:rsidP="009D5222">
      <w:pPr>
        <w:spacing w:after="0"/>
        <w:rPr>
          <w:sz w:val="20"/>
          <w:szCs w:val="20"/>
        </w:rPr>
      </w:pPr>
    </w:p>
    <w:p w:rsidR="008810C0" w:rsidRPr="00C127E5" w:rsidRDefault="008810C0" w:rsidP="009D5222">
      <w:pPr>
        <w:spacing w:after="0"/>
        <w:rPr>
          <w:rFonts w:ascii="Verdana" w:hAnsi="Verdana"/>
          <w:b/>
          <w:sz w:val="20"/>
          <w:szCs w:val="20"/>
        </w:rPr>
      </w:pPr>
      <w:r>
        <w:rPr>
          <w:sz w:val="20"/>
          <w:szCs w:val="20"/>
        </w:rPr>
        <w:t>6</w:t>
      </w:r>
      <w:r w:rsidRPr="00C127E5">
        <w:rPr>
          <w:sz w:val="20"/>
          <w:szCs w:val="20"/>
        </w:rPr>
        <w:t xml:space="preserve">) </w:t>
      </w:r>
      <w:r w:rsidRPr="00C127E5">
        <w:rPr>
          <w:rFonts w:ascii="Verdana" w:hAnsi="Verdana"/>
          <w:sz w:val="20"/>
          <w:szCs w:val="20"/>
        </w:rPr>
        <w:t xml:space="preserve">“Yaramazlık yapma, yoksa ağzına acı biber sürerim.” </w:t>
      </w:r>
      <w:r w:rsidRPr="00C127E5">
        <w:rPr>
          <w:rFonts w:ascii="Verdana" w:hAnsi="Verdana"/>
          <w:b/>
          <w:sz w:val="20"/>
          <w:szCs w:val="20"/>
        </w:rPr>
        <w:t>Cümlesindeki “acı” hangi cümlede de aynı anlamda kullanılmıştır?</w:t>
      </w:r>
      <w:r>
        <w:rPr>
          <w:rFonts w:ascii="Verdana" w:hAnsi="Verdana"/>
          <w:b/>
          <w:sz w:val="20"/>
          <w:szCs w:val="20"/>
        </w:rPr>
        <w:t xml:space="preserve"> ( 5 puan)</w:t>
      </w:r>
    </w:p>
    <w:p w:rsidR="008810C0" w:rsidRPr="00C127E5" w:rsidRDefault="008810C0" w:rsidP="009D5222">
      <w:pPr>
        <w:spacing w:after="0"/>
        <w:rPr>
          <w:rFonts w:ascii="Verdana" w:hAnsi="Verdana"/>
          <w:sz w:val="20"/>
          <w:szCs w:val="20"/>
        </w:rPr>
      </w:pPr>
    </w:p>
    <w:p w:rsidR="008810C0" w:rsidRPr="00C127E5" w:rsidRDefault="008810C0" w:rsidP="009D5222">
      <w:pPr>
        <w:pStyle w:val="ListParagraph"/>
        <w:numPr>
          <w:ilvl w:val="0"/>
          <w:numId w:val="2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Acı fren yapan araç, direğe çarptı.</w:t>
      </w:r>
    </w:p>
    <w:p w:rsidR="008810C0" w:rsidRPr="00C127E5" w:rsidRDefault="008810C0" w:rsidP="009D5222">
      <w:pPr>
        <w:pStyle w:val="ListParagraph"/>
        <w:numPr>
          <w:ilvl w:val="0"/>
          <w:numId w:val="2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Anne yemek çok acı olmuş.</w:t>
      </w:r>
    </w:p>
    <w:p w:rsidR="008810C0" w:rsidRPr="00C127E5" w:rsidRDefault="008810C0" w:rsidP="009D5222">
      <w:pPr>
        <w:pStyle w:val="ListParagraph"/>
        <w:numPr>
          <w:ilvl w:val="0"/>
          <w:numId w:val="2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Yürek acısı hiçbir şeye benzemez.</w:t>
      </w:r>
    </w:p>
    <w:p w:rsidR="008810C0" w:rsidRPr="00C127E5" w:rsidRDefault="008810C0" w:rsidP="009D5222">
      <w:pPr>
        <w:pStyle w:val="ListParagraph"/>
        <w:numPr>
          <w:ilvl w:val="0"/>
          <w:numId w:val="2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Kolumun acısına dayanamıyorum.</w:t>
      </w:r>
    </w:p>
    <w:p w:rsidR="008810C0" w:rsidRPr="00C127E5" w:rsidRDefault="008810C0" w:rsidP="009D5222">
      <w:pPr>
        <w:spacing w:after="0"/>
        <w:ind w:left="360"/>
        <w:rPr>
          <w:rFonts w:ascii="Verdana" w:hAnsi="Verdana"/>
          <w:sz w:val="20"/>
          <w:szCs w:val="20"/>
        </w:rPr>
      </w:pPr>
    </w:p>
    <w:p w:rsidR="008810C0" w:rsidRPr="00C127E5" w:rsidRDefault="008810C0" w:rsidP="009D5222">
      <w:pPr>
        <w:spacing w:after="0"/>
        <w:rPr>
          <w:rFonts w:ascii="Verdana" w:hAnsi="Verdana"/>
          <w:sz w:val="20"/>
          <w:szCs w:val="20"/>
        </w:rPr>
      </w:pPr>
      <w:r>
        <w:rPr>
          <w:sz w:val="20"/>
          <w:szCs w:val="20"/>
        </w:rPr>
        <w:t>7</w:t>
      </w:r>
      <w:r w:rsidRPr="00C127E5">
        <w:rPr>
          <w:sz w:val="20"/>
          <w:szCs w:val="20"/>
        </w:rPr>
        <w:t>)</w:t>
      </w:r>
      <w:r w:rsidRPr="00C127E5">
        <w:rPr>
          <w:rFonts w:ascii="Verdana" w:hAnsi="Verdana"/>
          <w:sz w:val="24"/>
          <w:szCs w:val="24"/>
        </w:rPr>
        <w:t xml:space="preserve"> </w:t>
      </w:r>
      <w:r w:rsidRPr="00C127E5">
        <w:rPr>
          <w:rFonts w:ascii="Verdana" w:hAnsi="Verdana"/>
          <w:sz w:val="20"/>
          <w:szCs w:val="20"/>
        </w:rPr>
        <w:t>Okuldan gelince çantamı hemen açtım ( ) Annem buna çok şaşırdı ( ) Bana ( ) “Ödevlerini mi yapacaksın( )” dedi( ) Ne diyebilirdim ki ( )</w:t>
      </w:r>
    </w:p>
    <w:p w:rsidR="008810C0" w:rsidRPr="00C127E5" w:rsidRDefault="008810C0" w:rsidP="009D5222">
      <w:pPr>
        <w:pStyle w:val="ListParagraph"/>
        <w:spacing w:after="0"/>
        <w:ind w:left="360"/>
        <w:rPr>
          <w:rFonts w:ascii="Verdana" w:hAnsi="Verdana"/>
          <w:b/>
          <w:sz w:val="20"/>
          <w:szCs w:val="20"/>
        </w:rPr>
      </w:pPr>
      <w:r w:rsidRPr="00C127E5">
        <w:rPr>
          <w:rFonts w:ascii="Verdana" w:hAnsi="Verdana"/>
          <w:b/>
          <w:sz w:val="20"/>
          <w:szCs w:val="20"/>
        </w:rPr>
        <w:t>Yukarıdaki cümlelere hangi noktalama işaretleri gelmelidir?</w:t>
      </w:r>
      <w:r>
        <w:rPr>
          <w:rFonts w:ascii="Verdana" w:hAnsi="Verdana"/>
          <w:b/>
          <w:sz w:val="20"/>
          <w:szCs w:val="20"/>
        </w:rPr>
        <w:t xml:space="preserve"> ( 5 puan)</w:t>
      </w:r>
    </w:p>
    <w:p w:rsidR="008810C0" w:rsidRPr="00C127E5" w:rsidRDefault="008810C0" w:rsidP="009D5222">
      <w:pPr>
        <w:pStyle w:val="ListParagraph"/>
        <w:spacing w:after="0"/>
        <w:ind w:left="360"/>
        <w:rPr>
          <w:rFonts w:ascii="Verdana" w:hAnsi="Verdana"/>
          <w:sz w:val="20"/>
          <w:szCs w:val="20"/>
        </w:rPr>
      </w:pPr>
    </w:p>
    <w:p w:rsidR="008810C0" w:rsidRPr="00C127E5" w:rsidRDefault="008810C0" w:rsidP="009D5222">
      <w:pPr>
        <w:pStyle w:val="ListParagraph"/>
        <w:numPr>
          <w:ilvl w:val="0"/>
          <w:numId w:val="3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 xml:space="preserve"> (.)   (!)   (.)    (;)    (.)    (…)</w:t>
      </w:r>
    </w:p>
    <w:p w:rsidR="008810C0" w:rsidRPr="00C127E5" w:rsidRDefault="008810C0" w:rsidP="009D5222">
      <w:pPr>
        <w:pStyle w:val="ListParagraph"/>
        <w:numPr>
          <w:ilvl w:val="0"/>
          <w:numId w:val="3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 xml:space="preserve"> (.)   (:)   (?)    (.)    (:)    (…)</w:t>
      </w:r>
    </w:p>
    <w:p w:rsidR="008810C0" w:rsidRPr="00C127E5" w:rsidRDefault="008810C0" w:rsidP="009D5222">
      <w:pPr>
        <w:pStyle w:val="ListParagraph"/>
        <w:numPr>
          <w:ilvl w:val="0"/>
          <w:numId w:val="3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 xml:space="preserve"> (.)   (/)   (!)    (?)    (.)    (…)</w:t>
      </w:r>
    </w:p>
    <w:p w:rsidR="008810C0" w:rsidRPr="00C127E5" w:rsidRDefault="008810C0" w:rsidP="009D5222">
      <w:pPr>
        <w:pStyle w:val="ListParagraph"/>
        <w:numPr>
          <w:ilvl w:val="0"/>
          <w:numId w:val="3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 xml:space="preserve"> (.)   (.)   (:)     (?)   (.)    (…)</w:t>
      </w:r>
    </w:p>
    <w:p w:rsidR="008810C0" w:rsidRPr="00C127E5" w:rsidRDefault="008810C0" w:rsidP="009D5222">
      <w:pPr>
        <w:spacing w:after="0"/>
        <w:rPr>
          <w:rFonts w:ascii="Verdana" w:hAnsi="Verdana"/>
          <w:sz w:val="20"/>
          <w:szCs w:val="20"/>
        </w:rPr>
      </w:pPr>
    </w:p>
    <w:p w:rsidR="008810C0" w:rsidRDefault="008810C0" w:rsidP="009D5222">
      <w:pPr>
        <w:jc w:val="center"/>
        <w:rPr>
          <w:i/>
        </w:rPr>
      </w:pPr>
      <w:r>
        <w:rPr>
          <w:i/>
        </w:rPr>
        <w:t>TİYATRONUN  DEĞERİ</w:t>
      </w:r>
    </w:p>
    <w:p w:rsidR="008810C0" w:rsidRDefault="008810C0" w:rsidP="009D5222">
      <w:pPr>
        <w:spacing w:line="240" w:lineRule="auto"/>
        <w:rPr>
          <w:i/>
        </w:rPr>
      </w:pPr>
      <w:r>
        <w:rPr>
          <w:i/>
        </w:rPr>
        <w:t xml:space="preserve">       Tiyatro bir toplumun kültür ölçüsüdür.Çünkü; tiyatrosuz kalmış bir toplum önce  dilini yitirir, geleneklerini unutur; sonra da o toplumun geçmişi ile geleceği arasında bütün bağlar çözülür.  Geçmişleri   ile gelecekleri arasında bağ kuramazlar.</w:t>
      </w:r>
    </w:p>
    <w:p w:rsidR="008810C0" w:rsidRDefault="008810C0" w:rsidP="009D5222">
      <w:pPr>
        <w:spacing w:line="240" w:lineRule="auto"/>
        <w:rPr>
          <w:i/>
        </w:rPr>
      </w:pPr>
      <w:r>
        <w:rPr>
          <w:i/>
        </w:rPr>
        <w:t xml:space="preserve">      Tiyatro bize oturmayı,kalkmayı,birbirimizi daha iyi anlamayı,birbirimizi sevmeyi öğretir.Tiyatro yaşamımızın bir parçasının,bir bölümünün sahnelendiği yerdir.Oynanan eserin bir  bölümünde,oyuncuların bir sözünde yaşantımızın bir parçasını buluruz.</w:t>
      </w:r>
    </w:p>
    <w:p w:rsidR="008810C0" w:rsidRDefault="008810C0" w:rsidP="009D5222">
      <w:pPr>
        <w:spacing w:line="240" w:lineRule="auto"/>
        <w:rPr>
          <w:i/>
        </w:rPr>
      </w:pPr>
      <w:r>
        <w:rPr>
          <w:i/>
        </w:rPr>
        <w:t xml:space="preserve">     </w:t>
      </w:r>
      <w:r w:rsidRPr="001B1006">
        <w:rPr>
          <w:i/>
        </w:rPr>
        <w:t>Tiyatrosuz bir toplum yeni doğmuş bir çocuktur.Daha dillenmemiş,henüz ilk sözcüğünü öğrenmemiş   bir çocuk….</w:t>
      </w:r>
    </w:p>
    <w:p w:rsidR="008810C0" w:rsidRDefault="008810C0" w:rsidP="009D5222">
      <w:pPr>
        <w:rPr>
          <w:i/>
        </w:rPr>
      </w:pPr>
      <w:r>
        <w:t xml:space="preserve">     </w:t>
      </w:r>
      <w:r>
        <w:rPr>
          <w:i/>
        </w:rPr>
        <w:t>Tiyatronun en büyük gücü ‘’söz’’dedir.İnsanlığın sesi kulaktan kulağa,kuşaktan kuşağa tiyatro ile geçer;geleceğe akar gider….Ve  tiyatro seyircisi bu sözleri içer kana kana…..</w:t>
      </w:r>
    </w:p>
    <w:p w:rsidR="008810C0" w:rsidRDefault="008810C0" w:rsidP="009D5222">
      <w:pPr>
        <w:rPr>
          <w:b/>
          <w:i/>
        </w:rPr>
      </w:pPr>
      <w:r>
        <w:rPr>
          <w:i/>
        </w:rPr>
        <w:t xml:space="preserve">                                                                                                                                </w:t>
      </w:r>
      <w:r>
        <w:rPr>
          <w:b/>
          <w:i/>
        </w:rPr>
        <w:t>Muhsin ERTUĞRUL</w:t>
      </w:r>
    </w:p>
    <w:p w:rsidR="008810C0" w:rsidRPr="009D5222" w:rsidRDefault="008810C0" w:rsidP="009D5222">
      <w:pPr>
        <w:rPr>
          <w:i/>
          <w:sz w:val="24"/>
          <w:szCs w:val="24"/>
        </w:rPr>
      </w:pPr>
      <w:r w:rsidRPr="009D5222">
        <w:rPr>
          <w:b/>
          <w:sz w:val="24"/>
          <w:szCs w:val="24"/>
        </w:rPr>
        <w:t>8,9,10,11,12. soruları parçaya göre cevaplandırınız.</w:t>
      </w:r>
      <w:r w:rsidRPr="009D5222">
        <w:rPr>
          <w:i/>
          <w:sz w:val="24"/>
          <w:szCs w:val="24"/>
        </w:rPr>
        <w:t>(Her soru 5 puandır.)</w:t>
      </w:r>
    </w:p>
    <w:p w:rsidR="008810C0" w:rsidRPr="001B1006" w:rsidRDefault="008810C0" w:rsidP="009D5222">
      <w:pPr>
        <w:rPr>
          <w:b/>
        </w:rPr>
      </w:pPr>
      <w:r>
        <w:rPr>
          <w:b/>
        </w:rPr>
        <w:t>8</w:t>
      </w:r>
      <w:r w:rsidRPr="001B1006">
        <w:rPr>
          <w:b/>
        </w:rPr>
        <w:t>)Tiyatrosuz kalmış bir toplum aşağıdakilerden hangisini kaybetmektedir ?</w:t>
      </w:r>
    </w:p>
    <w:p w:rsidR="008810C0" w:rsidRDefault="008810C0" w:rsidP="009D5222">
      <w:r>
        <w:t xml:space="preserve">A) Bilgisini         B) Dilini         C) Gücünü       D) Zenginliğini </w:t>
      </w:r>
    </w:p>
    <w:p w:rsidR="008810C0" w:rsidRPr="001B1006" w:rsidRDefault="008810C0" w:rsidP="009D5222">
      <w:pPr>
        <w:rPr>
          <w:b/>
        </w:rPr>
      </w:pPr>
      <w:r>
        <w:rPr>
          <w:b/>
        </w:rPr>
        <w:t>9</w:t>
      </w:r>
      <w:r w:rsidRPr="001B1006">
        <w:rPr>
          <w:b/>
        </w:rPr>
        <w:t>) Tiyatro bize aşağıdakilerden hangisini öğretmez?</w:t>
      </w:r>
    </w:p>
    <w:p w:rsidR="008810C0" w:rsidRDefault="008810C0" w:rsidP="009D5222">
      <w:r>
        <w:t>A) oturmayı         B) birbirimizi anlamayı         C) kitap okumayı        D) birbirimizi  sevmeyi</w:t>
      </w:r>
    </w:p>
    <w:p w:rsidR="008810C0" w:rsidRPr="001B1006" w:rsidRDefault="008810C0" w:rsidP="009D5222">
      <w:pPr>
        <w:rPr>
          <w:b/>
        </w:rPr>
      </w:pPr>
      <w:r>
        <w:rPr>
          <w:b/>
        </w:rPr>
        <w:t>10</w:t>
      </w:r>
      <w:r w:rsidRPr="001B1006">
        <w:rPr>
          <w:b/>
        </w:rPr>
        <w:t>) İnsanlar oyuncuların sözlerinde neyi  bulurlar ?</w:t>
      </w:r>
    </w:p>
    <w:p w:rsidR="008810C0" w:rsidRDefault="008810C0" w:rsidP="009D5222">
      <w:r>
        <w:t>A)duygularını    B) yaşantılarının bir parçaların       C) hayallerini       D) anılarını</w:t>
      </w:r>
    </w:p>
    <w:p w:rsidR="008810C0" w:rsidRPr="001B1006" w:rsidRDefault="008810C0" w:rsidP="009D5222">
      <w:pPr>
        <w:rPr>
          <w:b/>
        </w:rPr>
      </w:pPr>
      <w:r>
        <w:rPr>
          <w:b/>
        </w:rPr>
        <w:t>11</w:t>
      </w:r>
      <w:r w:rsidRPr="001B1006">
        <w:rPr>
          <w:b/>
        </w:rPr>
        <w:t>)Yazar,tiyatrosuz toplumu aşağıdakilerden hangisine benzetmiştir ?</w:t>
      </w:r>
    </w:p>
    <w:p w:rsidR="008810C0" w:rsidRDefault="008810C0" w:rsidP="009D5222">
      <w:r>
        <w:t>A)yeni doğmuş bir çocuğa    B) kurumuş bir ağaca       C) sudan çıkmış balığa    D) hasta bir insana</w:t>
      </w:r>
    </w:p>
    <w:p w:rsidR="008810C0" w:rsidRPr="001B1006" w:rsidRDefault="008810C0" w:rsidP="009D5222">
      <w:pPr>
        <w:rPr>
          <w:b/>
        </w:rPr>
      </w:pPr>
      <w:r>
        <w:rPr>
          <w:b/>
        </w:rPr>
        <w:t>12</w:t>
      </w:r>
      <w:r w:rsidRPr="001B1006">
        <w:rPr>
          <w:b/>
        </w:rPr>
        <w:t>) Parçanın konusu aşağıdakilerden hangisidir ?</w:t>
      </w:r>
    </w:p>
    <w:p w:rsidR="008810C0" w:rsidRDefault="008810C0" w:rsidP="009D5222">
      <w:r>
        <w:t>A) Dilin önemi     B) Tiyatro sevgisi    C) Tiyatro syircisi    D) Tiyatronun önemi</w:t>
      </w:r>
    </w:p>
    <w:p w:rsidR="008810C0" w:rsidRPr="00C127E5" w:rsidRDefault="008810C0" w:rsidP="009D5222">
      <w:pPr>
        <w:spacing w:after="0"/>
        <w:rPr>
          <w:rFonts w:ascii="Verdana" w:hAnsi="Verdana"/>
          <w:b/>
          <w:sz w:val="18"/>
          <w:szCs w:val="18"/>
        </w:rPr>
      </w:pPr>
      <w:r>
        <w:rPr>
          <w:b/>
          <w:sz w:val="20"/>
          <w:szCs w:val="20"/>
        </w:rPr>
        <w:t>14</w:t>
      </w:r>
      <w:r w:rsidRPr="00C127E5">
        <w:rPr>
          <w:b/>
          <w:sz w:val="20"/>
          <w:szCs w:val="20"/>
        </w:rPr>
        <w:t xml:space="preserve">) </w:t>
      </w:r>
      <w:r w:rsidRPr="00C127E5">
        <w:rPr>
          <w:rFonts w:ascii="Verdana" w:hAnsi="Verdana"/>
          <w:b/>
          <w:sz w:val="18"/>
          <w:szCs w:val="18"/>
        </w:rPr>
        <w:t>Aşağıdaki cümlelerde anlatılan duygular</w:t>
      </w:r>
      <w:r w:rsidRPr="00C127E5">
        <w:rPr>
          <w:rFonts w:ascii="Verdana" w:hAnsi="Verdana"/>
          <w:sz w:val="18"/>
          <w:szCs w:val="18"/>
        </w:rPr>
        <w:t xml:space="preserve">, </w:t>
      </w:r>
      <w:r w:rsidRPr="00C127E5">
        <w:rPr>
          <w:rFonts w:ascii="Verdana" w:hAnsi="Verdana"/>
          <w:b/>
          <w:sz w:val="18"/>
          <w:szCs w:val="18"/>
        </w:rPr>
        <w:t>hangisinde doğru eşleştirilmiştir?</w:t>
      </w:r>
      <w:r>
        <w:rPr>
          <w:rFonts w:ascii="Verdana" w:hAnsi="Verdana"/>
          <w:b/>
          <w:sz w:val="18"/>
          <w:szCs w:val="18"/>
        </w:rPr>
        <w:t xml:space="preserve"> (5 puan)</w:t>
      </w:r>
    </w:p>
    <w:p w:rsidR="008810C0" w:rsidRPr="00C127E5" w:rsidRDefault="008810C0" w:rsidP="009D5222">
      <w:pPr>
        <w:spacing w:after="0"/>
        <w:rPr>
          <w:rFonts w:ascii="Verdana" w:hAnsi="Verdana"/>
          <w:sz w:val="18"/>
          <w:szCs w:val="18"/>
        </w:rPr>
      </w:pPr>
      <w:r w:rsidRPr="00C127E5">
        <w:rPr>
          <w:rFonts w:ascii="Verdana" w:hAnsi="Verdana"/>
          <w:sz w:val="18"/>
          <w:szCs w:val="18"/>
        </w:rPr>
        <w:t>1)Ne kadar güzel mızıka çaldı.</w:t>
      </w:r>
      <w:r>
        <w:rPr>
          <w:rFonts w:ascii="Verdana" w:hAnsi="Verdana"/>
          <w:sz w:val="18"/>
          <w:szCs w:val="18"/>
        </w:rPr>
        <w:t xml:space="preserve">                                    Şikayet       Acıma         Beğeni          İstek  </w:t>
      </w:r>
    </w:p>
    <w:p w:rsidR="008810C0" w:rsidRPr="00C127E5" w:rsidRDefault="008810C0" w:rsidP="009D5222">
      <w:pPr>
        <w:spacing w:after="0"/>
        <w:rPr>
          <w:rFonts w:ascii="Verdana" w:hAnsi="Verdana"/>
          <w:sz w:val="18"/>
          <w:szCs w:val="18"/>
        </w:rPr>
      </w:pPr>
      <w:r w:rsidRPr="00C127E5">
        <w:rPr>
          <w:rFonts w:ascii="Verdana" w:hAnsi="Verdana"/>
          <w:sz w:val="18"/>
          <w:szCs w:val="18"/>
        </w:rPr>
        <w:t>2) Bayramda gelseler ne iyi olur.</w:t>
      </w:r>
      <w:r>
        <w:rPr>
          <w:rFonts w:ascii="Verdana" w:hAnsi="Verdana"/>
          <w:sz w:val="18"/>
          <w:szCs w:val="18"/>
        </w:rPr>
        <w:t xml:space="preserve">                     A)             I               II               III               IV</w:t>
      </w:r>
    </w:p>
    <w:p w:rsidR="008810C0" w:rsidRPr="00C127E5" w:rsidRDefault="008810C0" w:rsidP="009D5222">
      <w:pPr>
        <w:spacing w:after="0"/>
        <w:rPr>
          <w:rFonts w:ascii="Verdana" w:hAnsi="Verdana"/>
          <w:sz w:val="18"/>
          <w:szCs w:val="18"/>
        </w:rPr>
      </w:pPr>
      <w:r w:rsidRPr="00C127E5">
        <w:rPr>
          <w:rFonts w:ascii="Verdana" w:hAnsi="Verdana"/>
          <w:sz w:val="18"/>
          <w:szCs w:val="18"/>
        </w:rPr>
        <w:t>3) Zavallı kedi, ayağı kırık galiba!</w:t>
      </w:r>
      <w:r>
        <w:rPr>
          <w:rFonts w:ascii="Verdana" w:hAnsi="Verdana"/>
          <w:sz w:val="18"/>
          <w:szCs w:val="18"/>
        </w:rPr>
        <w:t xml:space="preserve">                    B)             II               I               IV               III</w:t>
      </w:r>
    </w:p>
    <w:p w:rsidR="008810C0" w:rsidRDefault="008810C0" w:rsidP="009D5222">
      <w:pPr>
        <w:spacing w:after="0"/>
        <w:rPr>
          <w:rFonts w:ascii="Verdana" w:hAnsi="Verdana"/>
          <w:sz w:val="18"/>
          <w:szCs w:val="18"/>
        </w:rPr>
      </w:pPr>
      <w:r w:rsidRPr="00C127E5">
        <w:rPr>
          <w:rFonts w:ascii="Verdana" w:hAnsi="Verdana"/>
          <w:sz w:val="18"/>
          <w:szCs w:val="18"/>
        </w:rPr>
        <w:t>4) Bu kadar da olmaz ki canım!</w:t>
      </w:r>
      <w:r>
        <w:rPr>
          <w:rFonts w:ascii="Verdana" w:hAnsi="Verdana"/>
          <w:sz w:val="18"/>
          <w:szCs w:val="18"/>
        </w:rPr>
        <w:t xml:space="preserve">                       C)            IV              III               I                II</w:t>
      </w:r>
    </w:p>
    <w:p w:rsidR="008810C0" w:rsidRPr="00C127E5" w:rsidRDefault="008810C0" w:rsidP="009D5222">
      <w:pPr>
        <w:spacing w:after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                                                  D)            IV              III              II                I</w:t>
      </w:r>
    </w:p>
    <w:p w:rsidR="008810C0" w:rsidRDefault="008810C0" w:rsidP="009D5222">
      <w:pPr>
        <w:rPr>
          <w:rFonts w:ascii="Verdana" w:hAnsi="Verdana"/>
          <w:sz w:val="18"/>
          <w:szCs w:val="18"/>
        </w:rPr>
      </w:pPr>
    </w:p>
    <w:p w:rsidR="008810C0" w:rsidRDefault="008810C0" w:rsidP="001E3E52">
      <w:pPr>
        <w:rPr>
          <w:u w:val="single"/>
        </w:rPr>
      </w:pPr>
      <w:r>
        <w:rPr>
          <w:rFonts w:ascii="Verdana" w:hAnsi="Verdana"/>
          <w:sz w:val="18"/>
          <w:szCs w:val="18"/>
        </w:rPr>
        <w:t>15)</w:t>
      </w:r>
      <w:r w:rsidRPr="006152BC">
        <w:rPr>
          <w:b/>
        </w:rPr>
        <w:t xml:space="preserve"> </w:t>
      </w:r>
      <w:r w:rsidRPr="00A44494">
        <w:rPr>
          <w:b/>
        </w:rPr>
        <w:t xml:space="preserve"> </w:t>
      </w:r>
      <w:r>
        <w:t xml:space="preserve">)   İstanbul’dayız bu </w:t>
      </w:r>
      <w:r w:rsidRPr="00AB4A55">
        <w:rPr>
          <w:u w:val="single"/>
        </w:rPr>
        <w:t>yaz</w:t>
      </w:r>
      <w:r>
        <w:rPr>
          <w:u w:val="single"/>
        </w:rPr>
        <w:t>.</w:t>
      </w:r>
    </w:p>
    <w:p w:rsidR="008810C0" w:rsidRDefault="008810C0" w:rsidP="001E3E52">
      <w:pPr>
        <w:rPr>
          <w:u w:val="single"/>
        </w:rPr>
      </w:pPr>
      <w:r>
        <w:t xml:space="preserve">        Gezdiğin yerleri deftere  </w:t>
      </w:r>
      <w:r w:rsidRPr="00AB4A55">
        <w:rPr>
          <w:u w:val="single"/>
        </w:rPr>
        <w:t>yaz</w:t>
      </w:r>
      <w:r>
        <w:rPr>
          <w:u w:val="single"/>
        </w:rPr>
        <w:t>.</w:t>
      </w:r>
    </w:p>
    <w:p w:rsidR="008810C0" w:rsidRDefault="008810C0" w:rsidP="001E3E52">
      <w:pPr>
        <w:rPr>
          <w:b/>
        </w:rPr>
      </w:pPr>
      <w:r>
        <w:rPr>
          <w:b/>
        </w:rPr>
        <w:t xml:space="preserve">      </w:t>
      </w:r>
      <w:r w:rsidRPr="00AB4A55">
        <w:rPr>
          <w:b/>
        </w:rPr>
        <w:t>Altı çizili sözcükler için hangisi  söylenebilir ?</w:t>
      </w:r>
      <w:r>
        <w:rPr>
          <w:b/>
        </w:rPr>
        <w:t xml:space="preserve"> ( 5 puan)</w:t>
      </w:r>
    </w:p>
    <w:p w:rsidR="008810C0" w:rsidRDefault="008810C0" w:rsidP="009D5222">
      <w:pPr>
        <w:pStyle w:val="ListParagraph"/>
        <w:numPr>
          <w:ilvl w:val="0"/>
          <w:numId w:val="8"/>
        </w:numPr>
      </w:pPr>
      <w:r w:rsidRPr="00AB4A55">
        <w:t>Zıt anlamlı     B) Terim anlamlı      C) Eş anlamlı      D)  Eş sesli</w:t>
      </w:r>
    </w:p>
    <w:p w:rsidR="008810C0" w:rsidRPr="001E3E52" w:rsidRDefault="008810C0" w:rsidP="001E3E52">
      <w:r w:rsidRPr="001E3E52">
        <w:rPr>
          <w:rFonts w:ascii="Verdana" w:hAnsi="Verdana"/>
          <w:sz w:val="18"/>
          <w:szCs w:val="18"/>
        </w:rPr>
        <w:t xml:space="preserve">16) </w:t>
      </w:r>
      <w:r w:rsidRPr="001E3E52">
        <w:rPr>
          <w:b/>
          <w:color w:val="000000"/>
        </w:rPr>
        <w:t xml:space="preserve">    Aşağıdaki sözcüklerin hangisinde “-de, -da” eki yanlış yazılmıştır? (5 puan)</w:t>
      </w:r>
    </w:p>
    <w:p w:rsidR="008810C0" w:rsidRPr="00DD21CE" w:rsidRDefault="008810C0" w:rsidP="009D5222">
      <w:pPr>
        <w:rPr>
          <w:color w:val="000000"/>
        </w:rPr>
      </w:pPr>
      <w:r w:rsidRPr="00DD21CE">
        <w:rPr>
          <w:color w:val="000000"/>
        </w:rPr>
        <w:tab/>
        <w:t>A) Sınavlarda başarısı devam ediyor.</w:t>
      </w:r>
      <w:r w:rsidRPr="00DD21CE">
        <w:rPr>
          <w:color w:val="000000"/>
        </w:rPr>
        <w:tab/>
      </w:r>
      <w:r w:rsidRPr="00DD21CE">
        <w:rPr>
          <w:color w:val="000000"/>
        </w:rPr>
        <w:tab/>
        <w:t>B) Şu duvarda güzel bir resim vardı.</w:t>
      </w:r>
    </w:p>
    <w:p w:rsidR="008810C0" w:rsidRDefault="008810C0" w:rsidP="009D5222">
      <w:pPr>
        <w:rPr>
          <w:color w:val="000000"/>
        </w:rPr>
      </w:pPr>
      <w:r w:rsidRPr="00DD21CE">
        <w:rPr>
          <w:color w:val="000000"/>
        </w:rPr>
        <w:tab/>
        <w:t>C)Benim ödevimi de sen yapar mısın?</w:t>
      </w:r>
      <w:r w:rsidRPr="00DD21CE">
        <w:rPr>
          <w:color w:val="000000"/>
        </w:rPr>
        <w:tab/>
      </w:r>
      <w:r w:rsidRPr="00DD21CE">
        <w:rPr>
          <w:color w:val="000000"/>
        </w:rPr>
        <w:tab/>
        <w:t>D) Onun görevide bir türlü bitmiyor.</w:t>
      </w:r>
    </w:p>
    <w:p w:rsidR="008810C0" w:rsidRPr="00DD21CE" w:rsidRDefault="008810C0" w:rsidP="009D5222">
      <w:pPr>
        <w:rPr>
          <w:color w:val="000000"/>
        </w:rPr>
      </w:pPr>
      <w:r>
        <w:rPr>
          <w:color w:val="000000"/>
        </w:rPr>
        <w:t>17)</w:t>
      </w:r>
    </w:p>
    <w:p w:rsidR="008810C0" w:rsidRPr="00C127E5" w:rsidRDefault="008810C0" w:rsidP="009D5222">
      <w:pPr>
        <w:pStyle w:val="ListParagraph"/>
        <w:numPr>
          <w:ilvl w:val="0"/>
          <w:numId w:val="4"/>
        </w:numPr>
        <w:spacing w:after="0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4"/>
          <w:szCs w:val="24"/>
        </w:rPr>
        <w:t xml:space="preserve">   </w:t>
      </w:r>
      <w:r w:rsidRPr="00C127E5">
        <w:rPr>
          <w:rFonts w:ascii="Verdana" w:hAnsi="Verdana"/>
          <w:i/>
          <w:sz w:val="24"/>
          <w:szCs w:val="24"/>
        </w:rPr>
        <w:t xml:space="preserve"> </w:t>
      </w:r>
      <w:r w:rsidRPr="00C127E5">
        <w:rPr>
          <w:rFonts w:ascii="Verdana" w:hAnsi="Verdana"/>
          <w:i/>
          <w:sz w:val="20"/>
          <w:szCs w:val="20"/>
        </w:rPr>
        <w:t>Acı patlıcanı ………………. çalmaz.</w:t>
      </w:r>
    </w:p>
    <w:p w:rsidR="008810C0" w:rsidRPr="00C127E5" w:rsidRDefault="008810C0" w:rsidP="009D5222">
      <w:pPr>
        <w:pStyle w:val="ListParagraph"/>
        <w:numPr>
          <w:ilvl w:val="0"/>
          <w:numId w:val="4"/>
        </w:numPr>
        <w:spacing w:after="0"/>
        <w:rPr>
          <w:rFonts w:ascii="Verdana" w:hAnsi="Verdana"/>
          <w:i/>
          <w:sz w:val="20"/>
          <w:szCs w:val="20"/>
        </w:rPr>
      </w:pPr>
      <w:r w:rsidRPr="00C127E5">
        <w:rPr>
          <w:rFonts w:ascii="Verdana" w:hAnsi="Verdana"/>
          <w:i/>
          <w:sz w:val="20"/>
          <w:szCs w:val="20"/>
        </w:rPr>
        <w:t xml:space="preserve">    Davulun sesi ………………. hoş gelir.</w:t>
      </w:r>
    </w:p>
    <w:p w:rsidR="008810C0" w:rsidRPr="00C127E5" w:rsidRDefault="008810C0" w:rsidP="009D5222">
      <w:pPr>
        <w:pStyle w:val="ListParagraph"/>
        <w:numPr>
          <w:ilvl w:val="0"/>
          <w:numId w:val="4"/>
        </w:numPr>
        <w:spacing w:after="0"/>
        <w:rPr>
          <w:rFonts w:ascii="Verdana" w:hAnsi="Verdana"/>
          <w:i/>
          <w:sz w:val="20"/>
          <w:szCs w:val="20"/>
        </w:rPr>
      </w:pPr>
      <w:r w:rsidRPr="00C127E5">
        <w:rPr>
          <w:rFonts w:ascii="Verdana" w:hAnsi="Verdana"/>
          <w:i/>
          <w:sz w:val="20"/>
          <w:szCs w:val="20"/>
        </w:rPr>
        <w:t xml:space="preserve">     ………………. yemek olmaz.</w:t>
      </w:r>
    </w:p>
    <w:p w:rsidR="008810C0" w:rsidRPr="00B00B91" w:rsidRDefault="008810C0" w:rsidP="009D5222">
      <w:pPr>
        <w:spacing w:after="0"/>
        <w:rPr>
          <w:rFonts w:ascii="Verdana" w:hAnsi="Verdana"/>
          <w:sz w:val="24"/>
          <w:szCs w:val="24"/>
        </w:rPr>
      </w:pPr>
    </w:p>
    <w:p w:rsidR="008810C0" w:rsidRPr="00C127E5" w:rsidRDefault="008810C0" w:rsidP="009D5222">
      <w:pPr>
        <w:spacing w:after="0"/>
        <w:rPr>
          <w:rFonts w:ascii="Verdana" w:hAnsi="Verdana"/>
          <w:b/>
          <w:sz w:val="20"/>
          <w:szCs w:val="20"/>
        </w:rPr>
      </w:pPr>
      <w:r w:rsidRPr="00C127E5">
        <w:rPr>
          <w:rFonts w:ascii="Verdana" w:hAnsi="Verdana"/>
          <w:b/>
          <w:sz w:val="20"/>
          <w:szCs w:val="20"/>
        </w:rPr>
        <w:t>Yukarıdaki atasözleri uygun kelimelerle sırasıyla nasıl doldurulur?</w:t>
      </w:r>
      <w:r>
        <w:rPr>
          <w:rFonts w:ascii="Verdana" w:hAnsi="Verdana"/>
          <w:b/>
          <w:sz w:val="20"/>
          <w:szCs w:val="20"/>
        </w:rPr>
        <w:t xml:space="preserve"> ( 5 PUAN)</w:t>
      </w:r>
    </w:p>
    <w:p w:rsidR="008810C0" w:rsidRPr="00C127E5" w:rsidRDefault="008810C0" w:rsidP="009D5222">
      <w:pPr>
        <w:spacing w:after="0"/>
        <w:rPr>
          <w:rFonts w:ascii="Verdana" w:hAnsi="Verdana"/>
          <w:sz w:val="20"/>
          <w:szCs w:val="20"/>
        </w:rPr>
      </w:pPr>
    </w:p>
    <w:p w:rsidR="008810C0" w:rsidRPr="00C127E5" w:rsidRDefault="008810C0" w:rsidP="009D5222">
      <w:pPr>
        <w:pStyle w:val="ListParagraph"/>
        <w:numPr>
          <w:ilvl w:val="0"/>
          <w:numId w:val="5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Kırağı- uzaktan- emeksiz</w:t>
      </w:r>
    </w:p>
    <w:p w:rsidR="008810C0" w:rsidRPr="00C127E5" w:rsidRDefault="008810C0" w:rsidP="009D5222">
      <w:pPr>
        <w:pStyle w:val="ListParagraph"/>
        <w:numPr>
          <w:ilvl w:val="0"/>
          <w:numId w:val="5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Soğuk-kulağımıza-tuzsuz</w:t>
      </w:r>
    </w:p>
    <w:p w:rsidR="008810C0" w:rsidRPr="00C127E5" w:rsidRDefault="008810C0" w:rsidP="009D5222">
      <w:pPr>
        <w:pStyle w:val="ListParagraph"/>
        <w:numPr>
          <w:ilvl w:val="0"/>
          <w:numId w:val="5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Kırağı-yakından-ustasız</w:t>
      </w:r>
    </w:p>
    <w:p w:rsidR="008810C0" w:rsidRPr="00C127E5" w:rsidRDefault="008810C0" w:rsidP="009D5222">
      <w:pPr>
        <w:pStyle w:val="ListParagraph"/>
        <w:numPr>
          <w:ilvl w:val="0"/>
          <w:numId w:val="5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Sıcak-bize-annesiz</w:t>
      </w:r>
    </w:p>
    <w:p w:rsidR="008810C0" w:rsidRDefault="008810C0" w:rsidP="009D5222">
      <w:pPr>
        <w:spacing w:after="0"/>
        <w:rPr>
          <w:rFonts w:ascii="Verdana" w:hAnsi="Verdana"/>
          <w:sz w:val="18"/>
          <w:szCs w:val="18"/>
        </w:rPr>
      </w:pPr>
    </w:p>
    <w:p w:rsidR="008810C0" w:rsidRDefault="008810C0" w:rsidP="009D5222">
      <w:pPr>
        <w:spacing w:after="0"/>
        <w:rPr>
          <w:rFonts w:ascii="Verdana" w:hAnsi="Verdana"/>
          <w:sz w:val="18"/>
          <w:szCs w:val="18"/>
        </w:rPr>
      </w:pPr>
      <w:r>
        <w:rPr>
          <w:noProof/>
          <w:lang w:eastAsia="tr-TR"/>
        </w:rPr>
        <w:pict>
          <v:rect id="_x0000_s1027" style="position:absolute;margin-left:18pt;margin-top:13.2pt;width:456.75pt;height:45.75pt;z-index:251657216">
            <v:textbox>
              <w:txbxContent>
                <w:p w:rsidR="008810C0" w:rsidRDefault="008810C0" w:rsidP="009D5222">
                  <w:r>
                    <w:t xml:space="preserve">      Yol boyunca gözünü kırpmadan dışarılara baktı.Böylece yurdun dağını,taşını,köyünü,kentini yüreğine sindirip içindeki özlemi gidermeye çalışıyordu.</w:t>
                  </w:r>
                </w:p>
              </w:txbxContent>
            </v:textbox>
          </v:rect>
        </w:pict>
      </w:r>
      <w:r>
        <w:rPr>
          <w:rFonts w:ascii="Verdana" w:hAnsi="Verdana"/>
          <w:sz w:val="18"/>
          <w:szCs w:val="18"/>
        </w:rPr>
        <w:t xml:space="preserve">18) </w:t>
      </w:r>
    </w:p>
    <w:p w:rsidR="008810C0" w:rsidRPr="00AB4A55" w:rsidRDefault="008810C0" w:rsidP="009D5222">
      <w:pPr>
        <w:rPr>
          <w:rFonts w:ascii="Verdana" w:hAnsi="Verdana"/>
          <w:sz w:val="18"/>
          <w:szCs w:val="18"/>
        </w:rPr>
      </w:pPr>
    </w:p>
    <w:p w:rsidR="008810C0" w:rsidRPr="00AB4A55" w:rsidRDefault="008810C0" w:rsidP="009D5222">
      <w:pPr>
        <w:rPr>
          <w:rFonts w:ascii="Verdana" w:hAnsi="Verdana"/>
          <w:sz w:val="18"/>
          <w:szCs w:val="18"/>
        </w:rPr>
      </w:pPr>
    </w:p>
    <w:p w:rsidR="008810C0" w:rsidRDefault="008810C0" w:rsidP="009D5222">
      <w:pPr>
        <w:rPr>
          <w:rFonts w:ascii="Verdana" w:hAnsi="Verdana"/>
          <w:sz w:val="18"/>
          <w:szCs w:val="18"/>
        </w:rPr>
      </w:pPr>
    </w:p>
    <w:p w:rsidR="008810C0" w:rsidRDefault="008810C0" w:rsidP="009D5222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</w:t>
      </w:r>
      <w:r w:rsidRPr="00AB4A55">
        <w:rPr>
          <w:rFonts w:ascii="Verdana" w:hAnsi="Verdana"/>
          <w:b/>
          <w:sz w:val="18"/>
          <w:szCs w:val="18"/>
        </w:rPr>
        <w:t>Paragrafın konusu nedir ?</w:t>
      </w:r>
      <w:r>
        <w:rPr>
          <w:rFonts w:ascii="Verdana" w:hAnsi="Verdana"/>
          <w:b/>
          <w:sz w:val="18"/>
          <w:szCs w:val="18"/>
        </w:rPr>
        <w:t xml:space="preserve"> ( 5 puan)</w:t>
      </w:r>
    </w:p>
    <w:p w:rsidR="008810C0" w:rsidRDefault="008810C0" w:rsidP="009D5222">
      <w:pPr>
        <w:pStyle w:val="ListParagraph"/>
        <w:numPr>
          <w:ilvl w:val="0"/>
          <w:numId w:val="6"/>
        </w:numPr>
        <w:rPr>
          <w:rFonts w:ascii="Verdana" w:hAnsi="Verdana"/>
          <w:sz w:val="18"/>
          <w:szCs w:val="18"/>
        </w:rPr>
      </w:pPr>
      <w:r w:rsidRPr="00AB4A55">
        <w:rPr>
          <w:rFonts w:ascii="Verdana" w:hAnsi="Verdana"/>
          <w:sz w:val="18"/>
          <w:szCs w:val="18"/>
        </w:rPr>
        <w:t>Yurt sevgisi         B) Toprak  sevgisi     C) Köy  sevgisi    D) Kent sevgisi</w:t>
      </w:r>
    </w:p>
    <w:p w:rsidR="008810C0" w:rsidRDefault="008810C0" w:rsidP="009D5222"/>
    <w:p w:rsidR="008810C0" w:rsidRPr="00A44494" w:rsidRDefault="008810C0" w:rsidP="001E3E52">
      <w:pPr>
        <w:rPr>
          <w:b/>
        </w:rPr>
      </w:pPr>
      <w:r>
        <w:t xml:space="preserve">19)   </w:t>
      </w:r>
      <w:r w:rsidRPr="00A44494">
        <w:rPr>
          <w:b/>
        </w:rPr>
        <w:t xml:space="preserve">Aşağıdaki tümcelerin hangisi öznel bir yargı </w:t>
      </w:r>
      <w:r w:rsidRPr="00A44494">
        <w:rPr>
          <w:b/>
          <w:u w:val="single"/>
        </w:rPr>
        <w:t>içermektedir</w:t>
      </w:r>
      <w:r w:rsidRPr="00A44494">
        <w:rPr>
          <w:b/>
        </w:rPr>
        <w:t>?</w:t>
      </w:r>
      <w:r>
        <w:rPr>
          <w:b/>
        </w:rPr>
        <w:t xml:space="preserve"> ( 5 puan)</w:t>
      </w:r>
    </w:p>
    <w:p w:rsidR="008810C0" w:rsidRPr="00A44494" w:rsidRDefault="008810C0" w:rsidP="001E3E52">
      <w:r>
        <w:tab/>
        <w:t xml:space="preserve">A) Mevlana Mah. Kocasinan ilçesindedir.          </w:t>
      </w:r>
      <w:r w:rsidRPr="00A44494">
        <w:t xml:space="preserve">B) </w:t>
      </w:r>
      <w:r>
        <w:t xml:space="preserve">İlk öğretimi </w:t>
      </w:r>
      <w:r w:rsidRPr="00A44494">
        <w:t>Kayseri’de  okudum.</w:t>
      </w:r>
    </w:p>
    <w:p w:rsidR="008810C0" w:rsidRPr="00A44494" w:rsidRDefault="008810C0" w:rsidP="001E3E52">
      <w:r w:rsidRPr="00A44494">
        <w:tab/>
        <w:t xml:space="preserve">C) </w:t>
      </w:r>
      <w:r>
        <w:t>Haftada bir balık   yi</w:t>
      </w:r>
      <w:r w:rsidRPr="00A44494">
        <w:t xml:space="preserve">yorum. </w:t>
      </w:r>
      <w:r>
        <w:t xml:space="preserve">                             </w:t>
      </w:r>
      <w:r w:rsidRPr="00A44494">
        <w:t xml:space="preserve">D) Bilgisayar  oyunları çok eğlencelidir. </w:t>
      </w:r>
    </w:p>
    <w:p w:rsidR="008810C0" w:rsidRDefault="008810C0" w:rsidP="001E3E52"/>
    <w:p w:rsidR="008810C0" w:rsidRPr="009D5222" w:rsidRDefault="008810C0" w:rsidP="009D5222">
      <w:r>
        <w:t>20)</w:t>
      </w:r>
      <w:r>
        <w:rPr>
          <w:rFonts w:ascii="Verdana" w:hAnsi="Verdana"/>
          <w:sz w:val="18"/>
          <w:szCs w:val="18"/>
        </w:rPr>
        <w:t xml:space="preserve"> </w:t>
      </w:r>
      <w:r>
        <w:rPr>
          <w:b/>
          <w:color w:val="000000"/>
        </w:rPr>
        <w:t xml:space="preserve">   </w:t>
      </w:r>
      <w:r w:rsidRPr="00DD21CE">
        <w:rPr>
          <w:b/>
          <w:color w:val="000000"/>
        </w:rPr>
        <w:t xml:space="preserve"> Aşağıdaki sözcüklerin hangisinde “-de, -da” eki yanlış yazılmıştır?</w:t>
      </w:r>
      <w:r>
        <w:rPr>
          <w:b/>
          <w:color w:val="000000"/>
        </w:rPr>
        <w:t xml:space="preserve"> (5 puan)</w:t>
      </w:r>
    </w:p>
    <w:p w:rsidR="008810C0" w:rsidRPr="00DD21CE" w:rsidRDefault="008810C0" w:rsidP="009D5222">
      <w:pPr>
        <w:rPr>
          <w:color w:val="000000"/>
        </w:rPr>
      </w:pPr>
      <w:r w:rsidRPr="00DD21CE">
        <w:rPr>
          <w:color w:val="000000"/>
        </w:rPr>
        <w:tab/>
        <w:t>A) Sınavlarda başarısı devam ediyor.</w:t>
      </w:r>
      <w:r w:rsidRPr="00DD21CE">
        <w:rPr>
          <w:color w:val="000000"/>
        </w:rPr>
        <w:tab/>
      </w:r>
      <w:r w:rsidRPr="00DD21CE">
        <w:rPr>
          <w:color w:val="000000"/>
        </w:rPr>
        <w:tab/>
        <w:t>B) Şu duvarda güzel bir resim vardı.</w:t>
      </w:r>
    </w:p>
    <w:p w:rsidR="008810C0" w:rsidRPr="00DD21CE" w:rsidRDefault="008810C0" w:rsidP="009D5222">
      <w:pPr>
        <w:rPr>
          <w:color w:val="000000"/>
        </w:rPr>
      </w:pPr>
      <w:r w:rsidRPr="00DD21CE">
        <w:rPr>
          <w:color w:val="000000"/>
        </w:rPr>
        <w:tab/>
        <w:t>C)Benim ödevimi de sen yapar mısın?</w:t>
      </w:r>
      <w:r w:rsidRPr="00DD21CE">
        <w:rPr>
          <w:color w:val="000000"/>
        </w:rPr>
        <w:tab/>
      </w:r>
      <w:r w:rsidRPr="00DD21CE">
        <w:rPr>
          <w:color w:val="000000"/>
        </w:rPr>
        <w:tab/>
        <w:t>D) Onun görevide bir türlü bitmiyor.</w:t>
      </w:r>
    </w:p>
    <w:p w:rsidR="008810C0" w:rsidRDefault="008810C0" w:rsidP="001E3E52"/>
    <w:p w:rsidR="008810C0" w:rsidRDefault="008810C0" w:rsidP="001E3E52"/>
    <w:p w:rsidR="008810C0" w:rsidRDefault="008810C0" w:rsidP="001E3E52">
      <w:r>
        <w:t>NOT:  HER  SORU  5 PUAN   DEĞERİNDEDİR.----------------------BAŞARILAR</w:t>
      </w:r>
    </w:p>
    <w:p w:rsidR="008810C0" w:rsidRDefault="008810C0" w:rsidP="00A35404">
      <w:pPr>
        <w:jc w:val="both"/>
        <w:rPr>
          <w:rFonts w:ascii="Hand writing Mutlu" w:hAnsi="Hand writing Mutlu" w:cs="Arial"/>
          <w:b/>
          <w:bCs/>
          <w:szCs w:val="20"/>
        </w:rPr>
      </w:pPr>
      <w:hyperlink r:id="rId7" w:history="1">
        <w:r>
          <w:rPr>
            <w:rStyle w:val="Hyperlink"/>
            <w:rFonts w:ascii="Hand writing Mutlu" w:hAnsi="Hand writing Mutlu" w:cs="Arial"/>
            <w:b/>
            <w:bCs/>
            <w:szCs w:val="20"/>
          </w:rPr>
          <w:t>www.sorubak.com</w:t>
        </w:r>
      </w:hyperlink>
      <w:r>
        <w:rPr>
          <w:rFonts w:ascii="Hand writing Mutlu" w:hAnsi="Hand writing Mutlu" w:cs="Arial"/>
          <w:b/>
          <w:bCs/>
          <w:szCs w:val="20"/>
        </w:rPr>
        <w:t xml:space="preserve"> </w:t>
      </w:r>
    </w:p>
    <w:p w:rsidR="008810C0" w:rsidRDefault="008810C0"/>
    <w:sectPr w:rsidR="008810C0" w:rsidSect="004347D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0C0" w:rsidRDefault="008810C0" w:rsidP="001E3E52">
      <w:pPr>
        <w:spacing w:after="0" w:line="240" w:lineRule="auto"/>
      </w:pPr>
      <w:r>
        <w:separator/>
      </w:r>
    </w:p>
  </w:endnote>
  <w:endnote w:type="continuationSeparator" w:id="0">
    <w:p w:rsidR="008810C0" w:rsidRDefault="008810C0" w:rsidP="001E3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0C0" w:rsidRDefault="008810C0" w:rsidP="001E3E52">
      <w:pPr>
        <w:spacing w:after="0" w:line="240" w:lineRule="auto"/>
      </w:pPr>
      <w:r>
        <w:separator/>
      </w:r>
    </w:p>
  </w:footnote>
  <w:footnote w:type="continuationSeparator" w:id="0">
    <w:p w:rsidR="008810C0" w:rsidRDefault="008810C0" w:rsidP="001E3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0C0" w:rsidRDefault="008810C0">
    <w:pPr>
      <w:pStyle w:val="Header"/>
    </w:pPr>
    <w:r>
      <w:t>SÜMER İLKÖĞRETİM OKULU  5.SINIF TÜRKÇE DERSİ 1.DÖNEM III.YAZILI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A1393"/>
    <w:multiLevelType w:val="hybridMultilevel"/>
    <w:tmpl w:val="15DAB7C8"/>
    <w:lvl w:ilvl="0" w:tplc="1C263F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462E25"/>
    <w:multiLevelType w:val="hybridMultilevel"/>
    <w:tmpl w:val="79DA0F64"/>
    <w:lvl w:ilvl="0" w:tplc="001A1F9E">
      <w:start w:val="1"/>
      <w:numFmt w:val="upperLetter"/>
      <w:lvlText w:val="%1)"/>
      <w:lvlJc w:val="left"/>
      <w:pPr>
        <w:ind w:left="127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35" w:hanging="180"/>
      </w:pPr>
      <w:rPr>
        <w:rFonts w:cs="Times New Roman"/>
      </w:rPr>
    </w:lvl>
  </w:abstractNum>
  <w:abstractNum w:abstractNumId="2">
    <w:nsid w:val="3A7C5A3C"/>
    <w:multiLevelType w:val="hybridMultilevel"/>
    <w:tmpl w:val="448ADA84"/>
    <w:lvl w:ilvl="0" w:tplc="C84829C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96C7021"/>
    <w:multiLevelType w:val="hybridMultilevel"/>
    <w:tmpl w:val="A1689998"/>
    <w:lvl w:ilvl="0" w:tplc="41DE3B9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DB7D54"/>
    <w:multiLevelType w:val="hybridMultilevel"/>
    <w:tmpl w:val="81F0451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18876D6"/>
    <w:multiLevelType w:val="hybridMultilevel"/>
    <w:tmpl w:val="2D0444D2"/>
    <w:lvl w:ilvl="0" w:tplc="F3D24E7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A3825D8"/>
    <w:multiLevelType w:val="hybridMultilevel"/>
    <w:tmpl w:val="15DAB7C8"/>
    <w:lvl w:ilvl="0" w:tplc="1C263F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DA210A4"/>
    <w:multiLevelType w:val="hybridMultilevel"/>
    <w:tmpl w:val="16947B5A"/>
    <w:lvl w:ilvl="0" w:tplc="48D8E64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5222"/>
    <w:rsid w:val="00001F10"/>
    <w:rsid w:val="001B1006"/>
    <w:rsid w:val="001E3E52"/>
    <w:rsid w:val="004347D2"/>
    <w:rsid w:val="006152BC"/>
    <w:rsid w:val="00686907"/>
    <w:rsid w:val="00694501"/>
    <w:rsid w:val="008810C0"/>
    <w:rsid w:val="009D5222"/>
    <w:rsid w:val="00A35404"/>
    <w:rsid w:val="00A44494"/>
    <w:rsid w:val="00AB4A55"/>
    <w:rsid w:val="00B00B91"/>
    <w:rsid w:val="00C127E5"/>
    <w:rsid w:val="00DD2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22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D522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1E3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E3E5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E3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E3E52"/>
    <w:rPr>
      <w:rFonts w:cs="Times New Roman"/>
    </w:rPr>
  </w:style>
  <w:style w:type="character" w:styleId="Hyperlink">
    <w:name w:val="Hyperlink"/>
    <w:basedOn w:val="DefaultParagraphFont"/>
    <w:uiPriority w:val="99"/>
    <w:rsid w:val="00A3540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96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4</Pages>
  <Words>877</Words>
  <Characters>5003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İSKENDER</dc:creator>
  <cp:keywords/>
  <dc:description/>
  <cp:lastModifiedBy>edanur</cp:lastModifiedBy>
  <cp:revision>2</cp:revision>
  <dcterms:created xsi:type="dcterms:W3CDTF">2010-01-02T17:47:00Z</dcterms:created>
  <dcterms:modified xsi:type="dcterms:W3CDTF">2010-01-05T17:28:00Z</dcterms:modified>
</cp:coreProperties>
</file>